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DB" w:rsidRDefault="00995ADB" w:rsidP="00995ADB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ADB" w:rsidRDefault="00995ADB" w:rsidP="00995ADB">
      <w:pPr>
        <w:jc w:val="center"/>
        <w:rPr>
          <w:rFonts w:ascii="Calibri" w:hAnsi="Calibri" w:cs="Calibri"/>
          <w:sz w:val="22"/>
          <w:szCs w:val="22"/>
        </w:rPr>
      </w:pPr>
    </w:p>
    <w:p w:rsidR="00995ADB" w:rsidRPr="00827674" w:rsidRDefault="00995ADB" w:rsidP="00995ADB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995ADB" w:rsidRPr="00827674" w:rsidRDefault="00995ADB" w:rsidP="00995ADB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995ADB" w:rsidRDefault="00995ADB" w:rsidP="00995ADB">
      <w:pPr>
        <w:jc w:val="center"/>
        <w:rPr>
          <w:b/>
          <w:i/>
          <w:sz w:val="28"/>
          <w:szCs w:val="28"/>
        </w:rPr>
      </w:pPr>
    </w:p>
    <w:p w:rsidR="00995ADB" w:rsidRDefault="00995ADB" w:rsidP="00995AD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995ADB" w:rsidRDefault="00995ADB" w:rsidP="00995A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95ADB" w:rsidRDefault="00995ADB" w:rsidP="00995ADB">
      <w:pPr>
        <w:rPr>
          <w:b/>
          <w:sz w:val="32"/>
          <w:szCs w:val="32"/>
        </w:rPr>
      </w:pPr>
    </w:p>
    <w:p w:rsidR="00995ADB" w:rsidRDefault="00995ADB" w:rsidP="00995ADB">
      <w:pPr>
        <w:rPr>
          <w:b/>
          <w:sz w:val="32"/>
          <w:szCs w:val="32"/>
        </w:rPr>
      </w:pPr>
    </w:p>
    <w:tbl>
      <w:tblPr>
        <w:tblW w:w="0" w:type="auto"/>
        <w:tblLook w:val="04A0"/>
      </w:tblPr>
      <w:tblGrid>
        <w:gridCol w:w="3309"/>
        <w:gridCol w:w="3265"/>
        <w:gridCol w:w="3279"/>
      </w:tblGrid>
      <w:tr w:rsidR="009E4250" w:rsidRPr="009E4250" w:rsidTr="009E4250">
        <w:tc>
          <w:tcPr>
            <w:tcW w:w="3309" w:type="dxa"/>
          </w:tcPr>
          <w:p w:rsidR="009E4250" w:rsidRPr="009E4250" w:rsidRDefault="00891C77" w:rsidP="00207CE0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27 декабря</w:t>
            </w:r>
            <w:r w:rsidR="009E4250" w:rsidRPr="009E4250">
              <w:rPr>
                <w:sz w:val="28"/>
                <w:szCs w:val="28"/>
              </w:rPr>
              <w:t xml:space="preserve"> 2012г.</w:t>
            </w:r>
          </w:p>
        </w:tc>
        <w:tc>
          <w:tcPr>
            <w:tcW w:w="3265" w:type="dxa"/>
          </w:tcPr>
          <w:p w:rsidR="009E4250" w:rsidRPr="009E4250" w:rsidRDefault="009E4250" w:rsidP="00207CE0">
            <w:pPr>
              <w:jc w:val="center"/>
              <w:rPr>
                <w:sz w:val="32"/>
                <w:szCs w:val="32"/>
              </w:rPr>
            </w:pPr>
            <w:r w:rsidRPr="009E4250">
              <w:rPr>
                <w:sz w:val="28"/>
                <w:szCs w:val="28"/>
              </w:rPr>
              <w:t xml:space="preserve">№ </w:t>
            </w:r>
            <w:r w:rsidR="00891C77">
              <w:rPr>
                <w:sz w:val="28"/>
                <w:szCs w:val="28"/>
              </w:rPr>
              <w:t>3-9-5</w:t>
            </w:r>
          </w:p>
        </w:tc>
        <w:tc>
          <w:tcPr>
            <w:tcW w:w="3279" w:type="dxa"/>
          </w:tcPr>
          <w:p w:rsidR="009E4250" w:rsidRPr="009E4250" w:rsidRDefault="009E4250" w:rsidP="00207CE0">
            <w:pPr>
              <w:jc w:val="right"/>
              <w:rPr>
                <w:sz w:val="32"/>
                <w:szCs w:val="32"/>
              </w:rPr>
            </w:pPr>
            <w:r w:rsidRPr="009E4250">
              <w:rPr>
                <w:sz w:val="28"/>
                <w:szCs w:val="28"/>
              </w:rPr>
              <w:t>г. Дигора</w:t>
            </w:r>
          </w:p>
        </w:tc>
      </w:tr>
    </w:tbl>
    <w:p w:rsidR="00F16703" w:rsidRDefault="00F16703" w:rsidP="00C200EE">
      <w:pPr>
        <w:rPr>
          <w:sz w:val="28"/>
          <w:szCs w:val="28"/>
        </w:rPr>
      </w:pPr>
    </w:p>
    <w:p w:rsidR="009E4250" w:rsidRDefault="009E4250" w:rsidP="00C200EE">
      <w:pPr>
        <w:rPr>
          <w:sz w:val="28"/>
          <w:szCs w:val="28"/>
        </w:rPr>
      </w:pPr>
    </w:p>
    <w:p w:rsidR="00995ADB" w:rsidRDefault="00995ADB" w:rsidP="00995ADB">
      <w:pPr>
        <w:spacing w:line="276" w:lineRule="auto"/>
        <w:jc w:val="both"/>
        <w:rPr>
          <w:b/>
          <w:sz w:val="28"/>
          <w:szCs w:val="28"/>
        </w:rPr>
      </w:pPr>
    </w:p>
    <w:p w:rsidR="009E4250" w:rsidRDefault="009E4250" w:rsidP="00995ADB">
      <w:pPr>
        <w:spacing w:line="276" w:lineRule="auto"/>
        <w:jc w:val="both"/>
        <w:rPr>
          <w:b/>
          <w:sz w:val="28"/>
          <w:szCs w:val="28"/>
        </w:rPr>
      </w:pPr>
      <w:r w:rsidRPr="009E4250">
        <w:rPr>
          <w:b/>
          <w:sz w:val="28"/>
          <w:szCs w:val="28"/>
        </w:rPr>
        <w:t>Об утверждении плана работы контрольно-счетной</w:t>
      </w:r>
    </w:p>
    <w:p w:rsidR="00995ADB" w:rsidRPr="009E4250" w:rsidRDefault="009E4250" w:rsidP="00995ADB">
      <w:pPr>
        <w:spacing w:line="276" w:lineRule="auto"/>
        <w:jc w:val="both"/>
        <w:rPr>
          <w:b/>
          <w:sz w:val="28"/>
          <w:szCs w:val="28"/>
        </w:rPr>
      </w:pPr>
      <w:r w:rsidRPr="009E4250">
        <w:rPr>
          <w:b/>
          <w:sz w:val="28"/>
          <w:szCs w:val="28"/>
        </w:rPr>
        <w:t>палаты Дигорского района на 2013г.</w:t>
      </w:r>
    </w:p>
    <w:p w:rsidR="00995ADB" w:rsidRDefault="00995ADB" w:rsidP="00C200EE">
      <w:pPr>
        <w:rPr>
          <w:sz w:val="28"/>
          <w:szCs w:val="28"/>
        </w:rPr>
      </w:pPr>
    </w:p>
    <w:p w:rsidR="00995ADB" w:rsidRDefault="00995ADB" w:rsidP="00C200EE">
      <w:pPr>
        <w:rPr>
          <w:sz w:val="28"/>
          <w:szCs w:val="28"/>
        </w:rPr>
      </w:pPr>
    </w:p>
    <w:p w:rsidR="009E4250" w:rsidRDefault="009E4250" w:rsidP="009E4250">
      <w:pPr>
        <w:jc w:val="both"/>
        <w:rPr>
          <w:sz w:val="28"/>
          <w:szCs w:val="28"/>
        </w:rPr>
      </w:pPr>
      <w:r w:rsidRPr="00163204">
        <w:rPr>
          <w:sz w:val="28"/>
          <w:szCs w:val="28"/>
        </w:rPr>
        <w:t>В соответствии с Федеральными законами от 2 марта 2007г. №25-ФЗ «О муниципальной службе в Российской Федерации», от 6 октября 2003г. №131-ФЗ «Об общих принципах организации местного самоуправления в Российской Федерации», Законом Республики Северная Осетия</w:t>
      </w:r>
      <w:r>
        <w:rPr>
          <w:sz w:val="28"/>
          <w:szCs w:val="28"/>
        </w:rPr>
        <w:t>-</w:t>
      </w:r>
      <w:r w:rsidRPr="00163204">
        <w:rPr>
          <w:sz w:val="28"/>
          <w:szCs w:val="28"/>
        </w:rPr>
        <w:t>Алания от 31 марта 2008г. №7-РЗ «О муниципальной службе в республике Северная Осетия</w:t>
      </w:r>
      <w:r>
        <w:rPr>
          <w:sz w:val="28"/>
          <w:szCs w:val="28"/>
        </w:rPr>
        <w:t>-</w:t>
      </w:r>
      <w:r w:rsidRPr="00163204">
        <w:rPr>
          <w:sz w:val="28"/>
          <w:szCs w:val="28"/>
        </w:rPr>
        <w:t>Алания»</w:t>
      </w:r>
      <w:r>
        <w:rPr>
          <w:sz w:val="28"/>
          <w:szCs w:val="28"/>
        </w:rPr>
        <w:t>,</w:t>
      </w:r>
      <w:r w:rsidRPr="009E42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374E9">
        <w:rPr>
          <w:sz w:val="28"/>
          <w:szCs w:val="28"/>
        </w:rPr>
        <w:t>Уставом Дигорского района, Положением о контрольно-счетной палате Дигорского района</w:t>
      </w:r>
      <w:r>
        <w:rPr>
          <w:sz w:val="28"/>
          <w:szCs w:val="28"/>
        </w:rPr>
        <w:t>,</w:t>
      </w:r>
    </w:p>
    <w:p w:rsidR="00995ADB" w:rsidRPr="00FE01E0" w:rsidRDefault="00995ADB" w:rsidP="00995ADB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 xml:space="preserve">Собрание представителей Дигорского района </w:t>
      </w:r>
    </w:p>
    <w:p w:rsidR="00995ADB" w:rsidRPr="00395E32" w:rsidRDefault="00995ADB" w:rsidP="00995ADB">
      <w:pPr>
        <w:ind w:firstLine="360"/>
        <w:jc w:val="center"/>
        <w:rPr>
          <w:b/>
          <w:sz w:val="16"/>
          <w:szCs w:val="16"/>
        </w:rPr>
      </w:pPr>
    </w:p>
    <w:p w:rsidR="00995ADB" w:rsidRPr="00FE01E0" w:rsidRDefault="00995ADB" w:rsidP="00995ADB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РЕШИЛО: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C73CA8" w:rsidRPr="00995ADB" w:rsidRDefault="009E4250" w:rsidP="00297FA0">
      <w:pPr>
        <w:pStyle w:val="a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работы</w:t>
      </w:r>
      <w:r w:rsidR="00995ADB" w:rsidRPr="00995ADB">
        <w:rPr>
          <w:sz w:val="28"/>
          <w:szCs w:val="28"/>
        </w:rPr>
        <w:t xml:space="preserve"> контрольно-счетной палаты Дигорского района</w:t>
      </w:r>
      <w:r w:rsidR="00BD756E" w:rsidRPr="00995A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DA7AA1">
        <w:rPr>
          <w:sz w:val="28"/>
          <w:szCs w:val="28"/>
        </w:rPr>
        <w:t>201</w:t>
      </w:r>
      <w:r>
        <w:rPr>
          <w:sz w:val="28"/>
          <w:szCs w:val="28"/>
        </w:rPr>
        <w:t xml:space="preserve">3 </w:t>
      </w:r>
      <w:r w:rsidR="00DA7AA1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="00995ADB">
        <w:rPr>
          <w:sz w:val="28"/>
          <w:szCs w:val="28"/>
        </w:rPr>
        <w:t>.</w:t>
      </w:r>
      <w:r w:rsidR="00BD756E" w:rsidRPr="00995ADB">
        <w:rPr>
          <w:sz w:val="28"/>
          <w:szCs w:val="28"/>
        </w:rPr>
        <w:t xml:space="preserve">  </w:t>
      </w:r>
    </w:p>
    <w:p w:rsidR="009E4250" w:rsidRDefault="009E4250" w:rsidP="009E4250">
      <w:pPr>
        <w:numPr>
          <w:ilvl w:val="0"/>
          <w:numId w:val="2"/>
        </w:numPr>
        <w:tabs>
          <w:tab w:val="left" w:pos="180"/>
        </w:tabs>
        <w:spacing w:line="276" w:lineRule="auto"/>
        <w:ind w:right="76"/>
        <w:jc w:val="both"/>
        <w:rPr>
          <w:sz w:val="28"/>
          <w:szCs w:val="28"/>
        </w:rPr>
      </w:pPr>
      <w:r w:rsidRPr="00163204">
        <w:rPr>
          <w:sz w:val="28"/>
          <w:szCs w:val="28"/>
        </w:rPr>
        <w:t xml:space="preserve">Настоящее решение подлежит опубликованию </w:t>
      </w:r>
      <w:r>
        <w:rPr>
          <w:sz w:val="28"/>
          <w:szCs w:val="28"/>
        </w:rPr>
        <w:t>на</w:t>
      </w:r>
      <w:r w:rsidRPr="00163204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официальном сайте Собрания представителей и Администрации Дигорского района</w:t>
      </w:r>
      <w:r w:rsidRPr="00163204">
        <w:rPr>
          <w:sz w:val="28"/>
          <w:szCs w:val="28"/>
        </w:rPr>
        <w:t>.</w:t>
      </w:r>
    </w:p>
    <w:p w:rsidR="00A378F3" w:rsidRDefault="00A378F3" w:rsidP="00D77FEB">
      <w:pPr>
        <w:rPr>
          <w:sz w:val="28"/>
          <w:szCs w:val="28"/>
        </w:rPr>
      </w:pPr>
    </w:p>
    <w:p w:rsidR="00A378F3" w:rsidRDefault="00A378F3" w:rsidP="00D77FEB">
      <w:pPr>
        <w:rPr>
          <w:sz w:val="28"/>
          <w:szCs w:val="28"/>
        </w:rPr>
      </w:pPr>
    </w:p>
    <w:p w:rsidR="00FA09EA" w:rsidRDefault="00FA09EA" w:rsidP="00D77FEB">
      <w:pPr>
        <w:rPr>
          <w:sz w:val="28"/>
          <w:szCs w:val="28"/>
        </w:rPr>
      </w:pPr>
    </w:p>
    <w:p w:rsidR="00B97B0B" w:rsidRDefault="00B97B0B" w:rsidP="00D77FEB">
      <w:pPr>
        <w:rPr>
          <w:sz w:val="28"/>
          <w:szCs w:val="28"/>
        </w:rPr>
      </w:pPr>
    </w:p>
    <w:p w:rsidR="00117FC4" w:rsidRPr="0058275B" w:rsidRDefault="00117FC4" w:rsidP="00117FC4">
      <w:pPr>
        <w:jc w:val="both"/>
        <w:rPr>
          <w:b/>
          <w:sz w:val="28"/>
          <w:szCs w:val="28"/>
        </w:rPr>
      </w:pPr>
      <w:r w:rsidRPr="0058275B">
        <w:rPr>
          <w:b/>
          <w:sz w:val="28"/>
          <w:szCs w:val="28"/>
        </w:rPr>
        <w:t>Глава Дигорского района -</w:t>
      </w:r>
    </w:p>
    <w:p w:rsidR="000B14E8" w:rsidRDefault="00117FC4" w:rsidP="00117FC4">
      <w:pPr>
        <w:jc w:val="both"/>
        <w:rPr>
          <w:color w:val="000000"/>
          <w:sz w:val="28"/>
          <w:szCs w:val="28"/>
        </w:rPr>
      </w:pPr>
      <w:r w:rsidRPr="0058275B">
        <w:rPr>
          <w:b/>
          <w:sz w:val="28"/>
          <w:szCs w:val="28"/>
        </w:rPr>
        <w:t>председателя Собрания</w:t>
      </w:r>
      <w:r>
        <w:rPr>
          <w:b/>
          <w:sz w:val="28"/>
          <w:szCs w:val="28"/>
        </w:rPr>
        <w:t xml:space="preserve"> </w:t>
      </w:r>
      <w:r w:rsidRPr="0058275B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редставителей</w:t>
      </w:r>
      <w:r w:rsidRPr="0058275B">
        <w:rPr>
          <w:b/>
          <w:sz w:val="28"/>
          <w:szCs w:val="28"/>
        </w:rPr>
        <w:t xml:space="preserve">                                        К.В. Марзоев </w:t>
      </w:r>
      <w:r w:rsidR="000B14E8">
        <w:rPr>
          <w:color w:val="000000"/>
          <w:sz w:val="28"/>
          <w:szCs w:val="28"/>
        </w:rPr>
        <w:t xml:space="preserve">          </w:t>
      </w:r>
    </w:p>
    <w:p w:rsidR="000B14E8" w:rsidRDefault="000B14E8" w:rsidP="000B14E8">
      <w:pPr>
        <w:tabs>
          <w:tab w:val="left" w:pos="8370"/>
        </w:tabs>
        <w:jc w:val="both"/>
        <w:rPr>
          <w:color w:val="000000"/>
          <w:sz w:val="28"/>
          <w:szCs w:val="28"/>
        </w:rPr>
      </w:pPr>
    </w:p>
    <w:p w:rsidR="00607AA2" w:rsidRDefault="00607AA2" w:rsidP="000B14E8">
      <w:pPr>
        <w:tabs>
          <w:tab w:val="left" w:pos="8370"/>
        </w:tabs>
        <w:jc w:val="both"/>
        <w:rPr>
          <w:b/>
          <w:color w:val="000000"/>
        </w:rPr>
      </w:pPr>
    </w:p>
    <w:sectPr w:rsidR="00607AA2" w:rsidSect="00117FC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A4A" w:rsidRDefault="00676A4A" w:rsidP="00E74F90">
      <w:r>
        <w:separator/>
      </w:r>
    </w:p>
  </w:endnote>
  <w:endnote w:type="continuationSeparator" w:id="0">
    <w:p w:rsidR="00676A4A" w:rsidRDefault="00676A4A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A4A" w:rsidRDefault="00676A4A" w:rsidP="00E74F90">
      <w:r>
        <w:separator/>
      </w:r>
    </w:p>
  </w:footnote>
  <w:footnote w:type="continuationSeparator" w:id="0">
    <w:p w:rsidR="00676A4A" w:rsidRDefault="00676A4A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6606D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68EE3B93"/>
    <w:multiLevelType w:val="hybridMultilevel"/>
    <w:tmpl w:val="8D7C3702"/>
    <w:lvl w:ilvl="0" w:tplc="08725B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749E228F"/>
    <w:multiLevelType w:val="hybridMultilevel"/>
    <w:tmpl w:val="E80CC5F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34479"/>
    <w:rsid w:val="000434B7"/>
    <w:rsid w:val="0008168D"/>
    <w:rsid w:val="000B14E8"/>
    <w:rsid w:val="000E3EDF"/>
    <w:rsid w:val="000F4CE2"/>
    <w:rsid w:val="0011550F"/>
    <w:rsid w:val="00117FC4"/>
    <w:rsid w:val="0012419B"/>
    <w:rsid w:val="00171DAF"/>
    <w:rsid w:val="00180A87"/>
    <w:rsid w:val="00181DC9"/>
    <w:rsid w:val="0019472F"/>
    <w:rsid w:val="001B1F2B"/>
    <w:rsid w:val="001B4DBC"/>
    <w:rsid w:val="001C6694"/>
    <w:rsid w:val="001F2317"/>
    <w:rsid w:val="0020143E"/>
    <w:rsid w:val="00281066"/>
    <w:rsid w:val="00297FA0"/>
    <w:rsid w:val="00316361"/>
    <w:rsid w:val="00370B69"/>
    <w:rsid w:val="00376AA5"/>
    <w:rsid w:val="00395452"/>
    <w:rsid w:val="00415E72"/>
    <w:rsid w:val="004F0679"/>
    <w:rsid w:val="004F4083"/>
    <w:rsid w:val="00516ACB"/>
    <w:rsid w:val="005505DE"/>
    <w:rsid w:val="00562F54"/>
    <w:rsid w:val="00576A8F"/>
    <w:rsid w:val="005E15B1"/>
    <w:rsid w:val="00607AA2"/>
    <w:rsid w:val="00656AE9"/>
    <w:rsid w:val="00676A4A"/>
    <w:rsid w:val="006F2319"/>
    <w:rsid w:val="00703074"/>
    <w:rsid w:val="007668AF"/>
    <w:rsid w:val="0078076A"/>
    <w:rsid w:val="007C3566"/>
    <w:rsid w:val="007E5BBD"/>
    <w:rsid w:val="007F64C2"/>
    <w:rsid w:val="00811856"/>
    <w:rsid w:val="008466CF"/>
    <w:rsid w:val="00857F41"/>
    <w:rsid w:val="008901F0"/>
    <w:rsid w:val="00890878"/>
    <w:rsid w:val="00891C77"/>
    <w:rsid w:val="008971AA"/>
    <w:rsid w:val="009160FB"/>
    <w:rsid w:val="00941B72"/>
    <w:rsid w:val="00995ADB"/>
    <w:rsid w:val="009B4779"/>
    <w:rsid w:val="009C2983"/>
    <w:rsid w:val="009E2AA1"/>
    <w:rsid w:val="009E4250"/>
    <w:rsid w:val="009E6F4E"/>
    <w:rsid w:val="009F4C7E"/>
    <w:rsid w:val="00A353D8"/>
    <w:rsid w:val="00A378F3"/>
    <w:rsid w:val="00A854E6"/>
    <w:rsid w:val="00AB6C96"/>
    <w:rsid w:val="00AD26DF"/>
    <w:rsid w:val="00AE22BA"/>
    <w:rsid w:val="00B52489"/>
    <w:rsid w:val="00B5520F"/>
    <w:rsid w:val="00B57483"/>
    <w:rsid w:val="00B97B0B"/>
    <w:rsid w:val="00BA2944"/>
    <w:rsid w:val="00BD756E"/>
    <w:rsid w:val="00C005CF"/>
    <w:rsid w:val="00C200EE"/>
    <w:rsid w:val="00C430D3"/>
    <w:rsid w:val="00C72E2A"/>
    <w:rsid w:val="00C73CA8"/>
    <w:rsid w:val="00CC6B10"/>
    <w:rsid w:val="00D26691"/>
    <w:rsid w:val="00D3107A"/>
    <w:rsid w:val="00D65A7E"/>
    <w:rsid w:val="00D66F3B"/>
    <w:rsid w:val="00D77DB7"/>
    <w:rsid w:val="00D77FEB"/>
    <w:rsid w:val="00DA7AA1"/>
    <w:rsid w:val="00DC7F5C"/>
    <w:rsid w:val="00DD0887"/>
    <w:rsid w:val="00E14ED7"/>
    <w:rsid w:val="00E74F90"/>
    <w:rsid w:val="00EF6C21"/>
    <w:rsid w:val="00F16703"/>
    <w:rsid w:val="00F64EEE"/>
    <w:rsid w:val="00F90AEC"/>
    <w:rsid w:val="00FA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50E87-49F5-4DA2-B27B-036A0267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17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8</cp:revision>
  <cp:lastPrinted>2013-01-09T09:07:00Z</cp:lastPrinted>
  <dcterms:created xsi:type="dcterms:W3CDTF">2012-11-09T05:58:00Z</dcterms:created>
  <dcterms:modified xsi:type="dcterms:W3CDTF">2013-01-09T09:09:00Z</dcterms:modified>
</cp:coreProperties>
</file>